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7E7" w:rsidRPr="00953EB4" w:rsidRDefault="00D477E7" w:rsidP="00D477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53EB4">
        <w:rPr>
          <w:rFonts w:ascii="Times New Roman" w:hAnsi="Times New Roman" w:cs="Times New Roman"/>
          <w:sz w:val="24"/>
          <w:szCs w:val="24"/>
          <w:u w:val="single"/>
        </w:rPr>
        <w:t>Thomas BOSE</w:t>
      </w:r>
      <w:r w:rsidRPr="00953EB4">
        <w:rPr>
          <w:rFonts w:ascii="Times New Roman" w:hAnsi="Times New Roman" w:cs="Times New Roman"/>
          <w:sz w:val="24"/>
          <w:szCs w:val="24"/>
        </w:rPr>
        <w:t xml:space="preserve">       (fl.1417-8)</w:t>
      </w:r>
    </w:p>
    <w:p w:rsidR="00D477E7" w:rsidRPr="00953EB4" w:rsidRDefault="00D477E7" w:rsidP="00D477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53EB4">
        <w:rPr>
          <w:rFonts w:ascii="Times New Roman" w:hAnsi="Times New Roman" w:cs="Times New Roman"/>
          <w:sz w:val="24"/>
          <w:szCs w:val="24"/>
        </w:rPr>
        <w:t>Vicar of the church of Gateley, Norfolk.</w:t>
      </w:r>
    </w:p>
    <w:p w:rsidR="00D477E7" w:rsidRPr="00953EB4" w:rsidRDefault="00D477E7" w:rsidP="00D47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77E7" w:rsidRPr="00953EB4" w:rsidRDefault="00D477E7" w:rsidP="00D47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77E7" w:rsidRPr="00953EB4" w:rsidRDefault="00D477E7" w:rsidP="00D477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53EB4">
        <w:rPr>
          <w:rFonts w:ascii="Times New Roman" w:hAnsi="Times New Roman" w:cs="Times New Roman"/>
          <w:sz w:val="24"/>
          <w:szCs w:val="24"/>
        </w:rPr>
        <w:t xml:space="preserve">         1417-8</w:t>
      </w:r>
      <w:r w:rsidRPr="00953EB4">
        <w:rPr>
          <w:rFonts w:ascii="Times New Roman" w:hAnsi="Times New Roman" w:cs="Times New Roman"/>
          <w:sz w:val="24"/>
          <w:szCs w:val="24"/>
        </w:rPr>
        <w:tab/>
        <w:t>He was Vicar.</w:t>
      </w:r>
    </w:p>
    <w:p w:rsidR="00D477E7" w:rsidRPr="00953EB4" w:rsidRDefault="00D477E7" w:rsidP="00D477E7">
      <w:pPr>
        <w:ind w:left="1440" w:hanging="720"/>
      </w:pPr>
      <w:r w:rsidRPr="00953EB4">
        <w:tab/>
        <w:t>(“An Essay Towards a Topographical History of the County of Norfolk” vol.9 pp.503-6  Francis Blomefield)</w:t>
      </w:r>
    </w:p>
    <w:p w:rsidR="00D477E7" w:rsidRPr="00953EB4" w:rsidRDefault="00D477E7" w:rsidP="00D477E7"/>
    <w:p w:rsidR="00D477E7" w:rsidRPr="00953EB4" w:rsidRDefault="00D477E7" w:rsidP="00D477E7"/>
    <w:p w:rsidR="00D477E7" w:rsidRPr="00953EB4" w:rsidRDefault="00D477E7" w:rsidP="00D477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53EB4">
        <w:rPr>
          <w:rFonts w:ascii="Times New Roman" w:hAnsi="Times New Roman" w:cs="Times New Roman"/>
          <w:sz w:val="24"/>
          <w:szCs w:val="24"/>
        </w:rPr>
        <w:t>12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7E7" w:rsidRDefault="00D477E7" w:rsidP="00564E3C">
      <w:r>
        <w:separator/>
      </w:r>
    </w:p>
  </w:endnote>
  <w:endnote w:type="continuationSeparator" w:id="0">
    <w:p w:rsidR="00D477E7" w:rsidRDefault="00D477E7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477E7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7E7" w:rsidRDefault="00D477E7" w:rsidP="00564E3C">
      <w:r>
        <w:separator/>
      </w:r>
    </w:p>
  </w:footnote>
  <w:footnote w:type="continuationSeparator" w:id="0">
    <w:p w:rsidR="00D477E7" w:rsidRDefault="00D477E7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7E7"/>
    <w:rsid w:val="00372DC6"/>
    <w:rsid w:val="00564E3C"/>
    <w:rsid w:val="0064591D"/>
    <w:rsid w:val="00D477E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439BD5-2816-4DF4-AEC1-D1A11C2B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7E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2016-01-10T19:14:00Z</dcterms:created>
  <dcterms:modified xsi:type="dcterms:W3CDTF">2016-01-10T19:14:00Z</dcterms:modified>
</cp:coreProperties>
</file>